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12" w:rsidRPr="006140F5" w:rsidRDefault="008A3612" w:rsidP="008A3612">
      <w:pPr>
        <w:jc w:val="center"/>
        <w:rPr>
          <w:b/>
          <w:sz w:val="28"/>
          <w:szCs w:val="28"/>
        </w:rPr>
      </w:pPr>
      <w:r w:rsidRPr="006140F5">
        <w:rPr>
          <w:b/>
          <w:sz w:val="28"/>
          <w:szCs w:val="28"/>
        </w:rPr>
        <w:t>ФИНАНСОВОЕ УПРАВЛЕНИЕ АДМИНИСТРАЦИИ</w:t>
      </w:r>
    </w:p>
    <w:p w:rsidR="008A3612" w:rsidRPr="006140F5" w:rsidRDefault="008A3612" w:rsidP="008A3612">
      <w:pPr>
        <w:jc w:val="center"/>
        <w:rPr>
          <w:b/>
          <w:sz w:val="28"/>
          <w:szCs w:val="28"/>
        </w:rPr>
      </w:pPr>
      <w:r w:rsidRPr="006140F5">
        <w:rPr>
          <w:b/>
          <w:sz w:val="28"/>
          <w:szCs w:val="28"/>
        </w:rPr>
        <w:t>ШЕНКУРСКОГО МУНИЦИПАЛЬНОГО ОКРУГА</w:t>
      </w:r>
    </w:p>
    <w:p w:rsidR="008A3612" w:rsidRPr="006140F5" w:rsidRDefault="008A3612" w:rsidP="008A3612">
      <w:pPr>
        <w:jc w:val="center"/>
        <w:rPr>
          <w:b/>
          <w:sz w:val="28"/>
          <w:szCs w:val="28"/>
        </w:rPr>
      </w:pPr>
      <w:r w:rsidRPr="006140F5">
        <w:rPr>
          <w:b/>
          <w:sz w:val="28"/>
          <w:szCs w:val="28"/>
        </w:rPr>
        <w:t>АРХАНГЕЛЬСКОЙ ОБЛАСТИ</w:t>
      </w:r>
    </w:p>
    <w:p w:rsidR="008A3612" w:rsidRDefault="008A3612" w:rsidP="008A3612">
      <w:pPr>
        <w:jc w:val="center"/>
        <w:rPr>
          <w:b/>
          <w:sz w:val="28"/>
          <w:szCs w:val="28"/>
        </w:rPr>
      </w:pPr>
    </w:p>
    <w:p w:rsidR="006140F5" w:rsidRPr="00ED4A86" w:rsidRDefault="006140F5" w:rsidP="008A3612">
      <w:pPr>
        <w:jc w:val="center"/>
        <w:rPr>
          <w:b/>
          <w:sz w:val="28"/>
          <w:szCs w:val="28"/>
        </w:rPr>
      </w:pPr>
    </w:p>
    <w:p w:rsidR="008A3612" w:rsidRPr="00CE0F0D" w:rsidRDefault="008A3612" w:rsidP="008A3612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8A3612" w:rsidRDefault="008A3612" w:rsidP="008A3612">
      <w:pPr>
        <w:rPr>
          <w:sz w:val="28"/>
          <w:szCs w:val="28"/>
        </w:rPr>
      </w:pPr>
    </w:p>
    <w:p w:rsidR="00954C52" w:rsidRPr="00FF1F4A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FF1F4A">
        <w:rPr>
          <w:sz w:val="28"/>
          <w:szCs w:val="28"/>
        </w:rPr>
        <w:t>27 декабря 2024 года    № 1</w:t>
      </w:r>
      <w:r w:rsidR="00225453">
        <w:rPr>
          <w:sz w:val="28"/>
          <w:szCs w:val="28"/>
        </w:rPr>
        <w:t>8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Pr="00415C75">
        <w:rPr>
          <w:b/>
          <w:sz w:val="28"/>
          <w:szCs w:val="28"/>
        </w:rPr>
        <w:t xml:space="preserve">на 2024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7C1AAF" w:rsidP="007C1AAF">
      <w:pPr>
        <w:contextualSpacing/>
        <w:jc w:val="center"/>
        <w:rPr>
          <w:b/>
          <w:sz w:val="28"/>
          <w:szCs w:val="28"/>
        </w:rPr>
      </w:pPr>
      <w:r w:rsidRPr="00415C75">
        <w:rPr>
          <w:b/>
          <w:sz w:val="28"/>
          <w:szCs w:val="28"/>
        </w:rPr>
        <w:t>период 2025 и 2026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Утвердить прилагаемые изменения, которые вносятся в Перечень и коды целевых 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на 2024 год и на плановый период 2025 и 2026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Архангельской области от 20 октября 2023 года № 35.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EE49B4" w:rsidRPr="00EE49B4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ED3AEC" w:rsidRPr="00BE7EE7" w:rsidRDefault="00ED3AEC" w:rsidP="00ED3AE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6"/>
          <w:szCs w:val="26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2024 год и на плановый период 2025 и 2026 годов.</w:t>
      </w:r>
    </w:p>
    <w:p w:rsidR="00ED3AEC" w:rsidRDefault="00ED3AEC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1C66CE" w:rsidRDefault="001C66CE" w:rsidP="000242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</w:t>
      </w:r>
      <w:r w:rsidR="003F0CA4" w:rsidRPr="000352B9">
        <w:rPr>
          <w:b/>
          <w:sz w:val="28"/>
          <w:szCs w:val="28"/>
        </w:rPr>
        <w:t xml:space="preserve"> </w:t>
      </w:r>
    </w:p>
    <w:p w:rsidR="00024222" w:rsidRPr="000352B9" w:rsidRDefault="001C66CE" w:rsidP="000242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начальника</w:t>
      </w:r>
      <w:r w:rsidR="003F0CA4" w:rsidRPr="000352B9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</w:t>
      </w:r>
      <w:proofErr w:type="spellStart"/>
      <w:r>
        <w:rPr>
          <w:b/>
          <w:sz w:val="28"/>
          <w:szCs w:val="28"/>
        </w:rPr>
        <w:t>О.П.Павлюковец</w:t>
      </w:r>
      <w:proofErr w:type="spellEnd"/>
      <w:r w:rsidR="003F0CA4" w:rsidRPr="000352B9">
        <w:rPr>
          <w:b/>
          <w:sz w:val="28"/>
          <w:szCs w:val="28"/>
        </w:rPr>
        <w:t xml:space="preserve">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</w:p>
    <w:p w:rsidR="004E5EAE" w:rsidRDefault="004E5EAE" w:rsidP="005D6728">
      <w:pPr>
        <w:pStyle w:val="ConsPlusNormal"/>
        <w:tabs>
          <w:tab w:val="left" w:pos="1134"/>
        </w:tabs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860DC7">
        <w:rPr>
          <w:sz w:val="28"/>
          <w:szCs w:val="28"/>
        </w:rPr>
        <w:t xml:space="preserve">от </w:t>
      </w:r>
      <w:r w:rsidR="001C66CE">
        <w:rPr>
          <w:sz w:val="28"/>
          <w:szCs w:val="28"/>
        </w:rPr>
        <w:t>27 декабря</w:t>
      </w:r>
      <w:r w:rsidRPr="00860DC7">
        <w:rPr>
          <w:sz w:val="28"/>
          <w:szCs w:val="28"/>
        </w:rPr>
        <w:t xml:space="preserve"> 2</w:t>
      </w:r>
      <w:r w:rsidR="001C66CE">
        <w:rPr>
          <w:sz w:val="28"/>
          <w:szCs w:val="28"/>
        </w:rPr>
        <w:t>024 г. № 16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на 2024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56087A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 xml:space="preserve"> период 2025 и 2026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2024 год и на плановый период 2025 и 2026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октября </w:t>
      </w:r>
      <w:r w:rsidRPr="00363CAC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евых статей 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на 2024 год и на плановый период 2025 и 2026 годов</w:t>
      </w:r>
    </w:p>
    <w:p w:rsidR="00473DB1" w:rsidRDefault="002D024C" w:rsidP="00473DB1">
      <w:pPr>
        <w:pStyle w:val="ConsPlusNormal"/>
        <w:tabs>
          <w:tab w:val="left" w:pos="1134"/>
        </w:tabs>
        <w:rPr>
          <w:bCs/>
          <w:sz w:val="26"/>
          <w:szCs w:val="26"/>
        </w:rPr>
      </w:pPr>
      <w:r w:rsidRPr="003B57C3">
        <w:rPr>
          <w:bCs/>
        </w:rPr>
        <w:tab/>
      </w:r>
      <w:r w:rsidRPr="003B57C3">
        <w:rPr>
          <w:bCs/>
        </w:rPr>
        <w:tab/>
      </w:r>
      <w:r w:rsidRPr="003B57C3">
        <w:rPr>
          <w:bCs/>
          <w:sz w:val="26"/>
          <w:szCs w:val="26"/>
        </w:rPr>
        <w:tab/>
      </w:r>
      <w:r w:rsidRPr="003B57C3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473DB1" w:rsidRPr="00473DB1" w:rsidTr="00CC2B4C">
        <w:trPr>
          <w:trHeight w:val="451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bookmarkStart w:id="0" w:name="RANGE!A7:B235"/>
            <w:r w:rsidRPr="00473DB1">
              <w:rPr>
                <w:sz w:val="28"/>
                <w:szCs w:val="28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473DB1" w:rsidRDefault="00473DB1" w:rsidP="00473DB1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Наименование</w:t>
            </w:r>
          </w:p>
        </w:tc>
      </w:tr>
      <w:tr w:rsidR="00473DB1" w:rsidRPr="00473DB1" w:rsidTr="00CC2B4C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</w:tr>
      <w:tr w:rsidR="00473DB1" w:rsidRPr="00473DB1" w:rsidTr="00CC2B4C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DB1" w:rsidRPr="00473DB1" w:rsidRDefault="00473DB1" w:rsidP="00473DB1">
            <w:pPr>
              <w:rPr>
                <w:sz w:val="28"/>
                <w:szCs w:val="28"/>
              </w:rPr>
            </w:pPr>
          </w:p>
        </w:tc>
      </w:tr>
      <w:tr w:rsidR="00473DB1" w:rsidRPr="00473DB1" w:rsidTr="00CC2B4C">
        <w:trPr>
          <w:trHeight w:val="301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B64532" w:rsidRDefault="00473DB1" w:rsidP="00473DB1">
            <w:pPr>
              <w:jc w:val="center"/>
            </w:pPr>
            <w:r w:rsidRPr="00B64532"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DB1" w:rsidRPr="00B64532" w:rsidRDefault="00473DB1" w:rsidP="00473DB1">
            <w:pPr>
              <w:jc w:val="center"/>
            </w:pPr>
            <w:r w:rsidRPr="00B64532">
              <w:t>2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001A1D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1D" w:rsidRPr="001C66CE" w:rsidRDefault="00001A1D" w:rsidP="00473DB1">
            <w:pPr>
              <w:jc w:val="center"/>
              <w:rPr>
                <w:sz w:val="28"/>
                <w:szCs w:val="28"/>
                <w:lang w:val="en-US"/>
              </w:rPr>
            </w:pPr>
            <w:r w:rsidRPr="001C66CE">
              <w:rPr>
                <w:sz w:val="28"/>
                <w:szCs w:val="28"/>
                <w:lang w:val="en-US"/>
              </w:rPr>
              <w:t>01 1 00 71400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1D" w:rsidRPr="001C66CE" w:rsidRDefault="00001A1D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Резервный фонд Правительства Архангельской области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473DB1" w:rsidRPr="00473DB1" w:rsidTr="00CC2B4C">
        <w:trPr>
          <w:trHeight w:val="8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473DB1" w:rsidRPr="00473DB1" w:rsidTr="00CC2B4C">
        <w:trPr>
          <w:trHeight w:val="7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8889А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"Территория детства") за счет средств бюджета округа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473DB1" w:rsidRPr="00473DB1" w:rsidTr="00CC2B4C">
        <w:trPr>
          <w:trHeight w:val="278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1C66CE">
              <w:rPr>
                <w:sz w:val="28"/>
                <w:szCs w:val="28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1C66CE">
              <w:rPr>
                <w:sz w:val="28"/>
                <w:szCs w:val="28"/>
              </w:rPr>
              <w:t xml:space="preserve"> детьми, посещающими муниципальными образовательные</w:t>
            </w:r>
            <w:proofErr w:type="gramStart"/>
            <w:r w:rsidRPr="001C66CE">
              <w:rPr>
                <w:sz w:val="28"/>
                <w:szCs w:val="28"/>
              </w:rPr>
              <w:t xml:space="preserve"> ,</w:t>
            </w:r>
            <w:proofErr w:type="gramEnd"/>
            <w:r w:rsidRPr="001C66CE">
              <w:rPr>
                <w:sz w:val="28"/>
                <w:szCs w:val="28"/>
              </w:rPr>
              <w:t xml:space="preserve">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Э4700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модернизации школьных систем образования (вне рамок регионального проекта "Модернизация школьных систем образования в Архангельской области")</w:t>
            </w:r>
          </w:p>
        </w:tc>
      </w:tr>
      <w:tr w:rsidR="00C953B9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3B9" w:rsidRPr="001C66CE" w:rsidRDefault="00C953B9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Э6852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3B9" w:rsidRPr="001C66CE" w:rsidRDefault="00C953B9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антитеррористической защищенности муниципальных образовательных организаций в Архангельской области (вне рамок регионального проекта «Модернизация школьных систем образования в Архангельской области»)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1C66CE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Э889А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"Территория детства") </w:t>
            </w:r>
          </w:p>
        </w:tc>
      </w:tr>
      <w:tr w:rsidR="00FF0848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848" w:rsidRPr="001C66CE" w:rsidRDefault="00FF0848" w:rsidP="00473DB1">
            <w:pPr>
              <w:jc w:val="center"/>
              <w:rPr>
                <w:sz w:val="28"/>
                <w:szCs w:val="28"/>
                <w:lang w:val="en-US"/>
              </w:rPr>
            </w:pPr>
            <w:r w:rsidRPr="001C66CE">
              <w:rPr>
                <w:sz w:val="28"/>
                <w:szCs w:val="28"/>
              </w:rPr>
              <w:lastRenderedPageBreak/>
              <w:t xml:space="preserve">01 1 00 </w:t>
            </w:r>
            <w:r w:rsidRPr="001C66CE">
              <w:rPr>
                <w:sz w:val="28"/>
                <w:szCs w:val="28"/>
                <w:lang w:val="en-US"/>
              </w:rPr>
              <w:t>L0502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48" w:rsidRPr="001C66CE" w:rsidRDefault="00FF0848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1C66CE">
              <w:rPr>
                <w:sz w:val="28"/>
                <w:szCs w:val="28"/>
              </w:rPr>
              <w:t>.Б</w:t>
            </w:r>
            <w:proofErr w:type="gramEnd"/>
            <w:r w:rsidRPr="001C66CE">
              <w:rPr>
                <w:sz w:val="28"/>
                <w:szCs w:val="28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L3042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1C66CE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473DB1" w:rsidRPr="00473DB1" w:rsidTr="00CC2B4C">
        <w:trPr>
          <w:trHeight w:val="7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R3032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</w:tr>
      <w:tr w:rsidR="00473DB1" w:rsidRPr="00473DB1" w:rsidTr="00CC2B4C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R7502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Реализация мероприятий по модернизации школьных систем образования   </w:t>
            </w:r>
          </w:p>
        </w:tc>
      </w:tr>
      <w:tr w:rsidR="00C12BA7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BA7" w:rsidRPr="001C66CE" w:rsidRDefault="00883CDA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S6560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BA7" w:rsidRPr="001C66CE" w:rsidRDefault="00883CDA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Укрепление материально-технической базы пищеблоков и столовых муниципальных общеобразовательных организаций в Архангельской области в целях создания условий для организации горячего </w:t>
            </w:r>
            <w:proofErr w:type="gramStart"/>
            <w:r w:rsidRPr="001C66CE">
              <w:rPr>
                <w:sz w:val="28"/>
                <w:szCs w:val="28"/>
              </w:rPr>
              <w:t>питания</w:t>
            </w:r>
            <w:proofErr w:type="gramEnd"/>
            <w:r w:rsidRPr="001C66CE">
              <w:rPr>
                <w:sz w:val="28"/>
                <w:szCs w:val="28"/>
              </w:rPr>
              <w:t xml:space="preserve"> обучающихся, получающих начальное общее образование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S6960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1C66CE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1C66CE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C66CE">
              <w:rPr>
                <w:sz w:val="28"/>
                <w:szCs w:val="28"/>
              </w:rPr>
              <w:t>"</w:t>
            </w:r>
          </w:p>
        </w:tc>
      </w:tr>
      <w:tr w:rsidR="00473DB1" w:rsidRPr="00473DB1" w:rsidTr="001C66CE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Е</w:t>
            </w:r>
            <w:proofErr w:type="gramStart"/>
            <w:r w:rsidRPr="001C66CE">
              <w:rPr>
                <w:sz w:val="28"/>
                <w:szCs w:val="28"/>
              </w:rPr>
              <w:t>2</w:t>
            </w:r>
            <w:proofErr w:type="gramEnd"/>
            <w:r w:rsidRPr="001C66CE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Федеральный проект "Успех каждого ребенка"</w:t>
            </w:r>
          </w:p>
        </w:tc>
      </w:tr>
      <w:tr w:rsidR="00473DB1" w:rsidRPr="00473DB1" w:rsidTr="00CC2B4C">
        <w:trPr>
          <w:trHeight w:val="91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Е</w:t>
            </w:r>
            <w:proofErr w:type="gramStart"/>
            <w:r w:rsidRPr="001C66CE">
              <w:rPr>
                <w:sz w:val="28"/>
                <w:szCs w:val="28"/>
              </w:rPr>
              <w:t>2</w:t>
            </w:r>
            <w:proofErr w:type="gramEnd"/>
            <w:r w:rsidRPr="001C66CE">
              <w:rPr>
                <w:sz w:val="28"/>
                <w:szCs w:val="28"/>
              </w:rPr>
              <w:t xml:space="preserve"> 50981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D3296E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Обновлен</w:t>
            </w:r>
            <w:r w:rsidR="00473DB1" w:rsidRPr="001C66CE">
              <w:rPr>
                <w:sz w:val="28"/>
                <w:szCs w:val="28"/>
              </w:rPr>
              <w:t>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473DB1" w:rsidRPr="00473DB1" w:rsidTr="00CC2B4C">
        <w:trPr>
          <w:trHeight w:val="120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Е</w:t>
            </w:r>
            <w:proofErr w:type="gramStart"/>
            <w:r w:rsidRPr="001C66CE">
              <w:rPr>
                <w:sz w:val="28"/>
                <w:szCs w:val="28"/>
              </w:rPr>
              <w:t>2</w:t>
            </w:r>
            <w:proofErr w:type="gramEnd"/>
            <w:r w:rsidRPr="001C66CE">
              <w:rPr>
                <w:sz w:val="28"/>
                <w:szCs w:val="28"/>
              </w:rPr>
              <w:t xml:space="preserve"> 51712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1C66CE">
              <w:rPr>
                <w:sz w:val="28"/>
                <w:szCs w:val="28"/>
              </w:rPr>
              <w:t>общеразвивающих</w:t>
            </w:r>
            <w:proofErr w:type="spellEnd"/>
            <w:r w:rsidRPr="001C66CE">
              <w:rPr>
                <w:sz w:val="28"/>
                <w:szCs w:val="28"/>
              </w:rPr>
              <w:t xml:space="preserve"> программ, для создания информационных систем в образовательных организациях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 ЕВ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1  ЕВ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118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473DB1" w:rsidRPr="00473DB1" w:rsidTr="001C66CE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1C66CE">
              <w:rPr>
                <w:sz w:val="28"/>
                <w:szCs w:val="28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1C66CE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473DB1" w:rsidRPr="00473DB1" w:rsidTr="00CC2B4C">
        <w:trPr>
          <w:trHeight w:val="7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3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5D6728">
        <w:trPr>
          <w:trHeight w:val="19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01 3 00 S9120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spacing w:after="240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строительству или проведению ремонта (включая проведение экспертизы и разработку проектной документации) зданий, сооружений муниципальных стационарных организаций отдыха детей и их оздоровления с круглосуточным пребыванием в Архангельской области</w:t>
            </w:r>
          </w:p>
        </w:tc>
      </w:tr>
      <w:tr w:rsidR="00473DB1" w:rsidRPr="00473DB1" w:rsidTr="00CC2B4C">
        <w:trPr>
          <w:trHeight w:val="7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"Развитие культуры Шенкурского муниципального округа"</w:t>
            </w:r>
          </w:p>
        </w:tc>
      </w:tr>
      <w:tr w:rsidR="00AF144E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4E" w:rsidRPr="001C66CE" w:rsidRDefault="00AF144E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4E" w:rsidRPr="001C66CE" w:rsidRDefault="00AF144E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Резервный фонд Правительства Архангельской области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02 1 00 88891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"Фундамент ДШИ №18") за счет средств бюджета округа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02 1 00 88892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"Уютный досуг") за счет средств бюджета округа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02 1 00 88893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"Новая жизнь") за счет средств бюджета округа</w:t>
            </w:r>
          </w:p>
        </w:tc>
      </w:tr>
      <w:tr w:rsidR="00473DB1" w:rsidRPr="00473DB1" w:rsidTr="00230A90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02 1 00 88894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</w:t>
            </w:r>
            <w:r w:rsidRPr="001C66CE">
              <w:rPr>
                <w:sz w:val="28"/>
                <w:szCs w:val="28"/>
              </w:rPr>
              <w:lastRenderedPageBreak/>
              <w:t>"Игротека в культурном центре") за счет средств бюджета округа</w:t>
            </w:r>
          </w:p>
        </w:tc>
      </w:tr>
      <w:tr w:rsidR="00473DB1" w:rsidRPr="00473DB1" w:rsidTr="00CC2B4C">
        <w:trPr>
          <w:trHeight w:val="96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02 1 00 88895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"Реконструкция фасада здания </w:t>
            </w:r>
            <w:proofErr w:type="spellStart"/>
            <w:r w:rsidRPr="001C66CE">
              <w:rPr>
                <w:sz w:val="28"/>
                <w:szCs w:val="28"/>
              </w:rPr>
              <w:t>Ровдинского</w:t>
            </w:r>
            <w:proofErr w:type="spellEnd"/>
            <w:r w:rsidRPr="001C66CE">
              <w:rPr>
                <w:sz w:val="28"/>
                <w:szCs w:val="28"/>
              </w:rPr>
              <w:t xml:space="preserve"> КЦ") за счет средств бюджета округа</w:t>
            </w:r>
          </w:p>
        </w:tc>
      </w:tr>
      <w:tr w:rsidR="00473DB1" w:rsidRPr="00473DB1" w:rsidTr="00CC2B4C">
        <w:trPr>
          <w:trHeight w:val="7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Э8891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"Фундамент ДШИ №18")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Э8892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"Уютный досуг")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Э8893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"Новая жизнь")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Э8894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"Игротека в культурном центре") 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Э8895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"Реконструкция фасада здания </w:t>
            </w:r>
            <w:proofErr w:type="spellStart"/>
            <w:r w:rsidRPr="001C66CE">
              <w:rPr>
                <w:sz w:val="28"/>
                <w:szCs w:val="28"/>
              </w:rPr>
              <w:t>Ровдинского</w:t>
            </w:r>
            <w:proofErr w:type="spellEnd"/>
            <w:r w:rsidRPr="001C66CE">
              <w:rPr>
                <w:sz w:val="28"/>
                <w:szCs w:val="28"/>
              </w:rPr>
              <w:t xml:space="preserve"> КЦ") 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S6620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2B297F" w:rsidP="001E5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Оснащение детских школ искусств </w:t>
            </w:r>
            <w:r w:rsidR="00473DB1" w:rsidRPr="001C66CE">
              <w:rPr>
                <w:sz w:val="28"/>
                <w:szCs w:val="28"/>
              </w:rPr>
              <w:t>Архангельской области музыкальными инструментами, оборудованием и учебными материалами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1 00 S6820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Комплектование книжных фондов библиотек муниципальных образований Архангельской области и подписка на периодическую печать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"Развитие туризма в Шенкурском муниципальном округе"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473DB1" w:rsidRPr="00473DB1" w:rsidTr="001C66CE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Расходы на обеспечение деятельности подведомственных </w:t>
            </w:r>
            <w:r w:rsidRPr="001C66CE">
              <w:rPr>
                <w:sz w:val="28"/>
                <w:szCs w:val="28"/>
              </w:rPr>
              <w:lastRenderedPageBreak/>
              <w:t>учреждений</w:t>
            </w:r>
          </w:p>
        </w:tc>
      </w:tr>
      <w:tr w:rsidR="00473DB1" w:rsidRPr="00473DB1" w:rsidTr="00CC2B4C">
        <w:trPr>
          <w:trHeight w:val="52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1C66CE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473DB1" w:rsidRPr="00473DB1" w:rsidTr="00CC2B4C">
        <w:trPr>
          <w:trHeight w:val="3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473DB1" w:rsidRPr="00473DB1" w:rsidTr="00CC2B4C">
        <w:trPr>
          <w:trHeight w:val="3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03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82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473DB1" w:rsidRPr="00473DB1" w:rsidTr="00CC2B4C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2 00 А2991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федеральной целевой программы "Увековечение памяти погибших при защите Отечества на 2019 – 2024 годы" (сверх соглашения с федеральным органом государственной власти)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2 00 L2991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федеральной целевой программы "Увековечение памяти погибших при защите Отечества на 2019 – 2024 годы"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2 00 S4420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Ремонт, реконструкция, благоустройство и установка памятников, обелисков, мемориалов, памятных досок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04 2 00 S6910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Реализация мероприятий по содействию трудоустройству несовершеннолетних граждан на территории </w:t>
            </w:r>
            <w:r w:rsidRPr="001C66CE">
              <w:rPr>
                <w:sz w:val="28"/>
                <w:szCs w:val="28"/>
              </w:rPr>
              <w:lastRenderedPageBreak/>
              <w:t>Архангельской области</w:t>
            </w:r>
          </w:p>
        </w:tc>
      </w:tr>
      <w:tr w:rsidR="00473DB1" w:rsidRPr="00473DB1" w:rsidTr="00CC2B4C">
        <w:trPr>
          <w:trHeight w:val="8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473DB1" w:rsidRPr="00473DB1" w:rsidTr="00CC2B4C">
        <w:trPr>
          <w:trHeight w:val="8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06 0 00 83100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06 0 00 86360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06 0 00 88896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</w:t>
            </w:r>
            <w:r w:rsidR="000735AC" w:rsidRPr="001C66CE">
              <w:rPr>
                <w:sz w:val="28"/>
                <w:szCs w:val="28"/>
              </w:rPr>
              <w:t>а</w:t>
            </w:r>
            <w:r w:rsidRPr="001C66CE">
              <w:rPr>
                <w:sz w:val="28"/>
                <w:szCs w:val="28"/>
              </w:rPr>
              <w:t>тивных проектов в рамках регионального проекта "Комфортное Поморье" (реализация проекта "Ремонт дороги, строительство моста через овраг") за счет средств бюджета округа</w:t>
            </w:r>
          </w:p>
        </w:tc>
      </w:tr>
      <w:tr w:rsidR="00473DB1" w:rsidRPr="00473DB1" w:rsidTr="00CC2B4C">
        <w:trPr>
          <w:trHeight w:val="7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06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06 0 00 Э8896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</w:t>
            </w:r>
            <w:r w:rsidR="000735AC" w:rsidRPr="001C66CE">
              <w:rPr>
                <w:sz w:val="28"/>
                <w:szCs w:val="28"/>
              </w:rPr>
              <w:t>а</w:t>
            </w:r>
            <w:r w:rsidRPr="001C66CE">
              <w:rPr>
                <w:sz w:val="28"/>
                <w:szCs w:val="28"/>
              </w:rPr>
              <w:t xml:space="preserve">тивных проектов в рамках регионального проекта "Комфортное Поморье" (реализация проекта "Ремонт дороги, строительство моста через овраг") </w:t>
            </w:r>
          </w:p>
        </w:tc>
      </w:tr>
      <w:tr w:rsidR="00473DB1" w:rsidRPr="00473DB1" w:rsidTr="00CC2B4C">
        <w:trPr>
          <w:trHeight w:val="6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06 0 00 S6360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</w:t>
            </w:r>
          </w:p>
        </w:tc>
      </w:tr>
      <w:tr w:rsidR="00473DB1" w:rsidRPr="00473DB1" w:rsidTr="00CC2B4C">
        <w:trPr>
          <w:trHeight w:val="93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07 0 00 09505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07 0 00 67486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1C66CE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F83596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596" w:rsidRPr="001C66CE" w:rsidRDefault="00F83596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S</w:t>
            </w:r>
            <w:r w:rsidR="0012617A" w:rsidRPr="001C66CE">
              <w:rPr>
                <w:sz w:val="28"/>
                <w:szCs w:val="28"/>
              </w:rPr>
              <w:t>7487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596" w:rsidRPr="001C66CE" w:rsidRDefault="0012617A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Модернизация объектов коммунальной инфраструктуры за счет средств бюджетов субъектов Российской Федерации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07 0 00 S9605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Модернизация</w:t>
            </w:r>
            <w:r w:rsidR="006C0E31" w:rsidRPr="001C66CE">
              <w:rPr>
                <w:sz w:val="28"/>
                <w:szCs w:val="28"/>
              </w:rPr>
              <w:t xml:space="preserve"> </w:t>
            </w:r>
            <w:r w:rsidRPr="001C66CE">
              <w:rPr>
                <w:sz w:val="28"/>
                <w:szCs w:val="28"/>
              </w:rPr>
              <w:t xml:space="preserve"> </w:t>
            </w:r>
            <w:r w:rsidR="006C0E31" w:rsidRPr="001C66CE">
              <w:rPr>
                <w:sz w:val="28"/>
                <w:szCs w:val="28"/>
              </w:rPr>
              <w:t xml:space="preserve">объектов </w:t>
            </w:r>
            <w:r w:rsidRPr="001C66CE">
              <w:rPr>
                <w:sz w:val="28"/>
                <w:szCs w:val="28"/>
              </w:rPr>
              <w:t>коммунальной инфраструктуры за счет средств бюджетов субъектов Российской Федерации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7B3040" w:rsidRPr="00473DB1" w:rsidTr="001C66CE">
        <w:trPr>
          <w:trHeight w:val="43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040" w:rsidRPr="001C66CE" w:rsidRDefault="007B3040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040" w:rsidRPr="001C66CE" w:rsidRDefault="007B3040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08 1 00 88897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"Безопасный город") за счет средств бюджета округа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08 1 00 88898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"Сохраним чистоту Земли родной"</w:t>
            </w:r>
            <w:proofErr w:type="gramStart"/>
            <w:r w:rsidRPr="001C66CE">
              <w:rPr>
                <w:sz w:val="28"/>
                <w:szCs w:val="28"/>
              </w:rPr>
              <w:t>)з</w:t>
            </w:r>
            <w:proofErr w:type="gramEnd"/>
            <w:r w:rsidRPr="001C66CE">
              <w:rPr>
                <w:sz w:val="28"/>
                <w:szCs w:val="28"/>
              </w:rPr>
              <w:t>а счет средств бюджета округа)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08 1 00 88899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"Обустройство уличного освещения </w:t>
            </w:r>
            <w:proofErr w:type="spellStart"/>
            <w:r w:rsidRPr="001C66CE">
              <w:rPr>
                <w:sz w:val="28"/>
                <w:szCs w:val="28"/>
              </w:rPr>
              <w:t>д</w:t>
            </w:r>
            <w:proofErr w:type="gramStart"/>
            <w:r w:rsidRPr="001C66CE">
              <w:rPr>
                <w:sz w:val="28"/>
                <w:szCs w:val="28"/>
              </w:rPr>
              <w:t>.В</w:t>
            </w:r>
            <w:proofErr w:type="gramEnd"/>
            <w:r w:rsidRPr="001C66CE">
              <w:rPr>
                <w:sz w:val="28"/>
                <w:szCs w:val="28"/>
              </w:rPr>
              <w:t>ласьевская</w:t>
            </w:r>
            <w:proofErr w:type="spellEnd"/>
            <w:r w:rsidRPr="001C66CE">
              <w:rPr>
                <w:sz w:val="28"/>
                <w:szCs w:val="28"/>
              </w:rPr>
              <w:t>") за счет средств бюджета округа</w:t>
            </w:r>
          </w:p>
        </w:tc>
      </w:tr>
      <w:tr w:rsidR="00247008" w:rsidRPr="00473DB1" w:rsidTr="001C66CE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008" w:rsidRPr="001C66CE" w:rsidRDefault="00247008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Э4950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008" w:rsidRPr="001C66CE" w:rsidRDefault="00247008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по проведению информационного о</w:t>
            </w:r>
            <w:r w:rsidR="001C66CE">
              <w:rPr>
                <w:sz w:val="28"/>
                <w:szCs w:val="28"/>
              </w:rPr>
              <w:t xml:space="preserve">свещения всероссийского </w:t>
            </w:r>
            <w:proofErr w:type="spellStart"/>
            <w:r w:rsidR="001C66CE">
              <w:rPr>
                <w:sz w:val="28"/>
                <w:szCs w:val="28"/>
              </w:rPr>
              <w:t>онлайн-</w:t>
            </w:r>
            <w:r w:rsidRPr="001C66CE">
              <w:rPr>
                <w:sz w:val="28"/>
                <w:szCs w:val="28"/>
              </w:rPr>
              <w:t>голосования</w:t>
            </w:r>
            <w:proofErr w:type="spellEnd"/>
            <w:r w:rsidRPr="001C66CE">
              <w:rPr>
                <w:sz w:val="28"/>
                <w:szCs w:val="28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</w:tc>
      </w:tr>
      <w:tr w:rsidR="00473DB1" w:rsidRPr="00473DB1" w:rsidTr="00CC2B4C">
        <w:trPr>
          <w:trHeight w:val="6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7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08 1 00 Э8897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"Безопасный город") 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Э8898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247008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"Сохраним чистоту Земли родной") </w:t>
            </w:r>
          </w:p>
        </w:tc>
      </w:tr>
      <w:tr w:rsidR="00473DB1" w:rsidRPr="00473DB1" w:rsidTr="00CC2B4C">
        <w:trPr>
          <w:trHeight w:val="9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Э8899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247008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"Обустройство уличного освещения </w:t>
            </w:r>
            <w:proofErr w:type="spellStart"/>
            <w:r w:rsidRPr="001C66CE">
              <w:rPr>
                <w:sz w:val="28"/>
                <w:szCs w:val="28"/>
              </w:rPr>
              <w:t>д</w:t>
            </w:r>
            <w:proofErr w:type="gramStart"/>
            <w:r w:rsidRPr="001C66CE">
              <w:rPr>
                <w:sz w:val="28"/>
                <w:szCs w:val="28"/>
              </w:rPr>
              <w:t>.В</w:t>
            </w:r>
            <w:proofErr w:type="gramEnd"/>
            <w:r w:rsidRPr="001C66CE">
              <w:rPr>
                <w:sz w:val="28"/>
                <w:szCs w:val="28"/>
              </w:rPr>
              <w:t>ласьевская</w:t>
            </w:r>
            <w:proofErr w:type="spellEnd"/>
            <w:r w:rsidRPr="001C66CE">
              <w:rPr>
                <w:sz w:val="28"/>
                <w:szCs w:val="28"/>
              </w:rPr>
              <w:t xml:space="preserve">") </w:t>
            </w:r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00 S8400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Проведение комплексных кадастровых работ 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F2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1 F2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Реализация </w:t>
            </w:r>
            <w:r w:rsidR="00584074" w:rsidRPr="001C66CE">
              <w:rPr>
                <w:sz w:val="28"/>
                <w:szCs w:val="28"/>
              </w:rPr>
              <w:t xml:space="preserve"> муниципальных </w:t>
            </w:r>
            <w:r w:rsidRPr="001C66CE">
              <w:rPr>
                <w:sz w:val="28"/>
                <w:szCs w:val="28"/>
              </w:rPr>
              <w:t>программ формирования современной городской среды</w:t>
            </w:r>
          </w:p>
        </w:tc>
      </w:tr>
      <w:tr w:rsidR="00324C24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C24" w:rsidRPr="001C66CE" w:rsidRDefault="00324C24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08 1 </w:t>
            </w:r>
            <w:r w:rsidRPr="001C66CE">
              <w:rPr>
                <w:sz w:val="28"/>
                <w:szCs w:val="28"/>
                <w:lang w:val="en-US"/>
              </w:rPr>
              <w:t xml:space="preserve">F2 </w:t>
            </w:r>
            <w:r w:rsidRPr="001C66CE">
              <w:rPr>
                <w:sz w:val="28"/>
                <w:szCs w:val="28"/>
              </w:rPr>
              <w:t>А4241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C24" w:rsidRPr="001C66CE" w:rsidRDefault="00324C24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(сверх соглашения с федеральным органом государственной власти)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473DB1" w:rsidRPr="00473DB1" w:rsidTr="00CC2B4C">
        <w:trPr>
          <w:trHeight w:val="6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473DB1" w:rsidRPr="00473DB1" w:rsidTr="00CC2B4C">
        <w:trPr>
          <w:trHeight w:val="6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08 2 00 S6740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</w:t>
            </w:r>
          </w:p>
        </w:tc>
      </w:tr>
      <w:tr w:rsidR="00473DB1" w:rsidRPr="00473DB1" w:rsidTr="00CC2B4C">
        <w:trPr>
          <w:trHeight w:val="90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473DB1" w:rsidRPr="00473DB1" w:rsidTr="00CC2B4C">
        <w:trPr>
          <w:trHeight w:val="7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09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09 0 00 S8420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Поддержка территориального общественного самоуправления 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10 0 00 S6640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Разработка проектно-сметной документации для строительства и реконструкции (модернизации) объектов питьевого водоснабжения</w:t>
            </w:r>
          </w:p>
        </w:tc>
      </w:tr>
      <w:tr w:rsidR="00473DB1" w:rsidRPr="00473DB1" w:rsidTr="00CC2B4C">
        <w:trPr>
          <w:trHeight w:val="2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10 0 F5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Федеральный проект "Чистая вода"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10 0 F5 52431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</w:t>
            </w:r>
            <w:r w:rsidR="00CC2B4C" w:rsidRPr="001C66CE">
              <w:rPr>
                <w:sz w:val="28"/>
                <w:szCs w:val="28"/>
              </w:rPr>
              <w:t xml:space="preserve"> Архангельской области "Поддерж</w:t>
            </w:r>
            <w:r w:rsidRPr="001C66CE">
              <w:rPr>
                <w:sz w:val="28"/>
                <w:szCs w:val="28"/>
              </w:rPr>
              <w:t>ка и развитие агропромышленного комплекса Шенкурского муниципального округа"</w:t>
            </w:r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473DB1" w:rsidRPr="00473DB1" w:rsidTr="00CC2B4C">
        <w:trPr>
          <w:trHeight w:val="14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6C0E3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 "</w:t>
            </w:r>
          </w:p>
        </w:tc>
      </w:tr>
      <w:tr w:rsidR="00473DB1" w:rsidRPr="00473DB1" w:rsidTr="00CC2B4C">
        <w:trPr>
          <w:trHeight w:val="24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1C66CE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1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Оборудование источников наружного противопожарного водоснабжения</w:t>
            </w:r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1 00 S6870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Приобретение и установка автономных дымовых пожарных </w:t>
            </w:r>
            <w:proofErr w:type="spellStart"/>
            <w:r w:rsidRPr="001C66CE">
              <w:rPr>
                <w:sz w:val="28"/>
                <w:szCs w:val="28"/>
              </w:rPr>
              <w:t>извещателей</w:t>
            </w:r>
            <w:proofErr w:type="spellEnd"/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473DB1" w:rsidRPr="00473DB1" w:rsidTr="00CC2B4C">
        <w:trPr>
          <w:trHeight w:val="91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1C66CE">
              <w:rPr>
                <w:sz w:val="28"/>
                <w:szCs w:val="28"/>
              </w:rPr>
              <w:t>дств в р</w:t>
            </w:r>
            <w:proofErr w:type="gramEnd"/>
            <w:r w:rsidRPr="001C66CE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A43C29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29" w:rsidRPr="001C66CE" w:rsidRDefault="00A43C29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9" w:rsidRPr="001C66CE" w:rsidRDefault="00A43C29" w:rsidP="0075253C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"Охрана и использование земель на территории Шенкурского муниципального округа"</w:t>
            </w:r>
          </w:p>
        </w:tc>
      </w:tr>
      <w:tr w:rsidR="00A43C29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29" w:rsidRPr="001C66CE" w:rsidRDefault="00A43C29" w:rsidP="00A43C29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16 0 00 Э8160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9" w:rsidRPr="001C66CE" w:rsidRDefault="00A43C29" w:rsidP="0075253C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75253C" w:rsidP="0075253C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Глава </w:t>
            </w:r>
            <w:r w:rsidR="00473DB1" w:rsidRPr="001C66CE">
              <w:rPr>
                <w:sz w:val="28"/>
                <w:szCs w:val="28"/>
              </w:rPr>
              <w:t>муниципального округа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473DB1" w:rsidRPr="00473DB1" w:rsidTr="00CC2B4C">
        <w:trPr>
          <w:trHeight w:val="4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473DB1" w:rsidRPr="00473DB1" w:rsidTr="00CC2B4C">
        <w:trPr>
          <w:trHeight w:val="45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4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473DB1" w:rsidRPr="00473DB1" w:rsidTr="00CC2B4C">
        <w:trPr>
          <w:trHeight w:val="6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Расходы на содержание органов местного самоуправления </w:t>
            </w:r>
            <w:r w:rsidRPr="001C66CE">
              <w:rPr>
                <w:sz w:val="28"/>
                <w:szCs w:val="28"/>
              </w:rPr>
              <w:lastRenderedPageBreak/>
              <w:t>и обеспечение их функций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44 0 00 80030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473DB1" w:rsidRPr="00473DB1" w:rsidTr="00CC2B4C">
        <w:trPr>
          <w:trHeight w:val="11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473DB1" w:rsidRPr="00473DB1" w:rsidTr="00CC2B4C">
        <w:trPr>
          <w:trHeight w:val="8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44 0 00 Л8792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организации и осуществлению деятельности по опеке и попечительству</w:t>
            </w:r>
          </w:p>
        </w:tc>
      </w:tr>
      <w:tr w:rsidR="00473DB1" w:rsidRPr="00473DB1" w:rsidTr="00CC2B4C">
        <w:trPr>
          <w:trHeight w:val="8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473DB1" w:rsidRPr="00473DB1" w:rsidTr="00CC2B4C">
        <w:trPr>
          <w:trHeight w:val="61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Проведение выборов</w:t>
            </w:r>
          </w:p>
        </w:tc>
      </w:tr>
      <w:tr w:rsidR="00473DB1" w:rsidRPr="00473DB1" w:rsidTr="00CC2B4C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473DB1" w:rsidRPr="00473DB1" w:rsidTr="00CC2B4C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48 0 00 Э8160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73DB1" w:rsidRPr="00473DB1" w:rsidTr="00CC2B4C">
        <w:trPr>
          <w:trHeight w:val="6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473DB1" w:rsidRPr="00473DB1" w:rsidTr="00CC2B4C">
        <w:trPr>
          <w:trHeight w:val="63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Обеспечение жилыми помещениями детей-сирот, детей, оставшихся без попечения родителей, лицам из их числа</w:t>
            </w:r>
            <w:r w:rsidR="00703C2D" w:rsidRPr="001C66CE">
              <w:rPr>
                <w:sz w:val="28"/>
                <w:szCs w:val="28"/>
              </w:rPr>
              <w:t xml:space="preserve"> по договорам найма жилых помещений</w:t>
            </w:r>
          </w:p>
        </w:tc>
      </w:tr>
      <w:tr w:rsidR="00473DB1" w:rsidRPr="00473DB1" w:rsidTr="00CC2B4C">
        <w:trPr>
          <w:trHeight w:val="108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</w:tr>
      <w:tr w:rsidR="00473DB1" w:rsidRPr="00473DB1" w:rsidTr="00CC2B4C">
        <w:trPr>
          <w:trHeight w:val="4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spellStart"/>
            <w:r w:rsidRPr="001C66CE">
              <w:rPr>
                <w:sz w:val="28"/>
                <w:szCs w:val="28"/>
              </w:rPr>
              <w:t>Непрограммные</w:t>
            </w:r>
            <w:proofErr w:type="spellEnd"/>
            <w:r w:rsidRPr="001C66CE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473DB1" w:rsidRPr="00473DB1" w:rsidTr="00CC2B4C">
        <w:trPr>
          <w:trHeight w:val="36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473DB1" w:rsidRPr="00473DB1" w:rsidTr="00CC2B4C">
        <w:trPr>
          <w:trHeight w:val="4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spellStart"/>
            <w:r w:rsidRPr="001C66CE">
              <w:rPr>
                <w:sz w:val="28"/>
                <w:szCs w:val="28"/>
              </w:rPr>
              <w:t>Непрограммные</w:t>
            </w:r>
            <w:proofErr w:type="spellEnd"/>
            <w:r w:rsidRPr="001C66CE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473DB1" w:rsidRPr="00473DB1" w:rsidTr="00CC2B4C">
        <w:trPr>
          <w:trHeight w:val="3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spellStart"/>
            <w:r w:rsidRPr="001C66CE">
              <w:rPr>
                <w:sz w:val="28"/>
                <w:szCs w:val="28"/>
              </w:rPr>
              <w:t>Непрограммные</w:t>
            </w:r>
            <w:proofErr w:type="spellEnd"/>
            <w:r w:rsidRPr="001C66CE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56 0 00 80030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</w:tr>
      <w:tr w:rsidR="00473DB1" w:rsidRPr="00473DB1" w:rsidTr="00CC2B4C">
        <w:trPr>
          <w:trHeight w:val="42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473DB1" w:rsidRPr="00473DB1" w:rsidTr="00CC2B4C">
        <w:trPr>
          <w:trHeight w:val="5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Резервные средства</w:t>
            </w:r>
          </w:p>
        </w:tc>
      </w:tr>
      <w:tr w:rsidR="00473DB1" w:rsidRPr="00473DB1" w:rsidTr="00CC2B4C">
        <w:trPr>
          <w:trHeight w:val="8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№ 597, от 1 июня 2012 года № 761</w:t>
            </w:r>
          </w:p>
        </w:tc>
      </w:tr>
      <w:tr w:rsidR="00473DB1" w:rsidRPr="00473DB1" w:rsidTr="00CC2B4C">
        <w:trPr>
          <w:trHeight w:val="6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473DB1" w:rsidRPr="00473DB1" w:rsidTr="00CC2B4C">
        <w:trPr>
          <w:trHeight w:val="5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60 0 00 80200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Резервные средства на обеспечение </w:t>
            </w:r>
            <w:proofErr w:type="spellStart"/>
            <w:r w:rsidRPr="001C66CE">
              <w:rPr>
                <w:sz w:val="28"/>
                <w:szCs w:val="28"/>
              </w:rPr>
              <w:t>софинансирования</w:t>
            </w:r>
            <w:proofErr w:type="spellEnd"/>
            <w:r w:rsidRPr="001C66CE">
              <w:rPr>
                <w:sz w:val="28"/>
                <w:szCs w:val="28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473DB1" w:rsidRPr="00473DB1" w:rsidTr="00CC2B4C">
        <w:trPr>
          <w:trHeight w:val="69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60 0 00 81410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Резервные </w:t>
            </w:r>
            <w:proofErr w:type="gramStart"/>
            <w:r w:rsidRPr="001C66CE">
              <w:rPr>
                <w:sz w:val="28"/>
                <w:szCs w:val="28"/>
              </w:rPr>
              <w:t>средства</w:t>
            </w:r>
            <w:proofErr w:type="gramEnd"/>
            <w:r w:rsidRPr="001C66CE">
              <w:rPr>
                <w:sz w:val="28"/>
                <w:szCs w:val="28"/>
              </w:rPr>
              <w:t xml:space="preserve"> на финансовое обеспечение выплаты заработной платы исходя из минимального размера оплаты труда</w:t>
            </w:r>
          </w:p>
        </w:tc>
      </w:tr>
      <w:tr w:rsidR="00473DB1" w:rsidRPr="00473DB1" w:rsidTr="00CC2B4C">
        <w:trPr>
          <w:trHeight w:val="90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60 0 00 81430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Резервные средства 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</w:t>
            </w:r>
          </w:p>
        </w:tc>
      </w:tr>
      <w:tr w:rsidR="00473DB1" w:rsidRPr="00473DB1" w:rsidTr="00CC2B4C">
        <w:trPr>
          <w:trHeight w:val="8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 xml:space="preserve">Меры социальной поддержки отдельным </w:t>
            </w:r>
            <w:r w:rsidRPr="001C66CE">
              <w:rPr>
                <w:sz w:val="28"/>
                <w:szCs w:val="28"/>
              </w:rPr>
              <w:br/>
              <w:t xml:space="preserve">категориям граждан, проживающим на территории </w:t>
            </w:r>
            <w:r w:rsidRPr="001C66CE">
              <w:rPr>
                <w:sz w:val="28"/>
                <w:szCs w:val="28"/>
              </w:rPr>
              <w:br/>
              <w:t>Шенкурского муниципального округа</w:t>
            </w:r>
          </w:p>
        </w:tc>
      </w:tr>
      <w:tr w:rsidR="00473DB1" w:rsidRPr="00473DB1" w:rsidTr="00CC2B4C">
        <w:trPr>
          <w:trHeight w:val="36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lastRenderedPageBreak/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1C66CE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1C66CE">
              <w:rPr>
                <w:sz w:val="28"/>
                <w:szCs w:val="28"/>
              </w:rPr>
              <w:t xml:space="preserve"> </w:t>
            </w:r>
            <w:proofErr w:type="gramStart"/>
            <w:r w:rsidRPr="001C66CE">
              <w:rPr>
                <w:sz w:val="28"/>
                <w:szCs w:val="28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473DB1" w:rsidRPr="00473DB1" w:rsidTr="00CC2B4C">
        <w:trPr>
          <w:trHeight w:val="333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proofErr w:type="gramStart"/>
            <w:r w:rsidRPr="001C66CE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1C66CE">
              <w:rPr>
                <w:sz w:val="28"/>
                <w:szCs w:val="28"/>
              </w:rPr>
              <w:t xml:space="preserve"> </w:t>
            </w:r>
            <w:proofErr w:type="gramStart"/>
            <w:r w:rsidRPr="001C66CE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473DB1" w:rsidRPr="00473DB1" w:rsidTr="00CC2B4C">
        <w:trPr>
          <w:trHeight w:val="34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473DB1" w:rsidRPr="00473DB1" w:rsidTr="00CC2B4C">
        <w:trPr>
          <w:trHeight w:val="37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DB1" w:rsidRPr="001C66CE" w:rsidRDefault="00473DB1" w:rsidP="00473DB1">
            <w:pPr>
              <w:jc w:val="center"/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63 0 00 81300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DB1" w:rsidRPr="001C66CE" w:rsidRDefault="00473DB1" w:rsidP="00473DB1">
            <w:pPr>
              <w:rPr>
                <w:sz w:val="28"/>
                <w:szCs w:val="28"/>
              </w:rPr>
            </w:pPr>
            <w:r w:rsidRPr="001C66CE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</w:tbl>
    <w:p w:rsidR="008F6133" w:rsidRPr="00357429" w:rsidRDefault="00CC2B4C" w:rsidP="005F1354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728" w:rsidRDefault="005D6728" w:rsidP="0040180B">
      <w:r>
        <w:separator/>
      </w:r>
    </w:p>
  </w:endnote>
  <w:endnote w:type="continuationSeparator" w:id="1">
    <w:p w:rsidR="005D6728" w:rsidRDefault="005D6728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728" w:rsidRDefault="005D6728" w:rsidP="0040180B">
      <w:r>
        <w:separator/>
      </w:r>
    </w:p>
  </w:footnote>
  <w:footnote w:type="continuationSeparator" w:id="1">
    <w:p w:rsidR="005D6728" w:rsidRDefault="005D6728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920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A1D"/>
    <w:rsid w:val="00001F6C"/>
    <w:rsid w:val="00002B1B"/>
    <w:rsid w:val="000044D4"/>
    <w:rsid w:val="00007240"/>
    <w:rsid w:val="00014F8B"/>
    <w:rsid w:val="00015621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5AC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383A"/>
    <w:rsid w:val="000D3ECB"/>
    <w:rsid w:val="000E0BF8"/>
    <w:rsid w:val="000E1673"/>
    <w:rsid w:val="000E28E7"/>
    <w:rsid w:val="000E3EFF"/>
    <w:rsid w:val="000F2EF2"/>
    <w:rsid w:val="000F3601"/>
    <w:rsid w:val="000F4D01"/>
    <w:rsid w:val="00100F37"/>
    <w:rsid w:val="001054F7"/>
    <w:rsid w:val="00106AD9"/>
    <w:rsid w:val="00107198"/>
    <w:rsid w:val="00111BBB"/>
    <w:rsid w:val="00120B5B"/>
    <w:rsid w:val="00120EB1"/>
    <w:rsid w:val="0012617A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6CE"/>
    <w:rsid w:val="001D0084"/>
    <w:rsid w:val="001D0FDA"/>
    <w:rsid w:val="001D10DA"/>
    <w:rsid w:val="001D369D"/>
    <w:rsid w:val="001D5392"/>
    <w:rsid w:val="001D5E39"/>
    <w:rsid w:val="001E1158"/>
    <w:rsid w:val="001E3B3D"/>
    <w:rsid w:val="001E5A51"/>
    <w:rsid w:val="001E5E22"/>
    <w:rsid w:val="001E6880"/>
    <w:rsid w:val="001F04AC"/>
    <w:rsid w:val="001F7538"/>
    <w:rsid w:val="00203E6B"/>
    <w:rsid w:val="00206C50"/>
    <w:rsid w:val="00207535"/>
    <w:rsid w:val="0020793A"/>
    <w:rsid w:val="00207E7A"/>
    <w:rsid w:val="002200E2"/>
    <w:rsid w:val="00223216"/>
    <w:rsid w:val="00225453"/>
    <w:rsid w:val="00227DFE"/>
    <w:rsid w:val="00230944"/>
    <w:rsid w:val="00230A51"/>
    <w:rsid w:val="00230A90"/>
    <w:rsid w:val="002312E7"/>
    <w:rsid w:val="00236818"/>
    <w:rsid w:val="00237508"/>
    <w:rsid w:val="00237B9B"/>
    <w:rsid w:val="0024097A"/>
    <w:rsid w:val="00242E07"/>
    <w:rsid w:val="00243DD2"/>
    <w:rsid w:val="002447D1"/>
    <w:rsid w:val="00244B90"/>
    <w:rsid w:val="00244D1E"/>
    <w:rsid w:val="00247008"/>
    <w:rsid w:val="002475AD"/>
    <w:rsid w:val="00250315"/>
    <w:rsid w:val="00250846"/>
    <w:rsid w:val="00253C0D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297F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92F"/>
    <w:rsid w:val="0032024D"/>
    <w:rsid w:val="003210A0"/>
    <w:rsid w:val="00323A71"/>
    <w:rsid w:val="00324C24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3A03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73DB1"/>
    <w:rsid w:val="00482EDC"/>
    <w:rsid w:val="00484023"/>
    <w:rsid w:val="00485B90"/>
    <w:rsid w:val="0048749D"/>
    <w:rsid w:val="00487726"/>
    <w:rsid w:val="00497D6F"/>
    <w:rsid w:val="004A0202"/>
    <w:rsid w:val="004A2D04"/>
    <w:rsid w:val="004A3AD6"/>
    <w:rsid w:val="004A537D"/>
    <w:rsid w:val="004A5A6B"/>
    <w:rsid w:val="004A7C14"/>
    <w:rsid w:val="004B06CB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1032F"/>
    <w:rsid w:val="005107F2"/>
    <w:rsid w:val="005145C4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4074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B4E5D"/>
    <w:rsid w:val="005C1677"/>
    <w:rsid w:val="005C7230"/>
    <w:rsid w:val="005D1F86"/>
    <w:rsid w:val="005D3778"/>
    <w:rsid w:val="005D4519"/>
    <w:rsid w:val="005D6728"/>
    <w:rsid w:val="005D766A"/>
    <w:rsid w:val="005E0DE7"/>
    <w:rsid w:val="005E1FB6"/>
    <w:rsid w:val="005E6678"/>
    <w:rsid w:val="005F0C7C"/>
    <w:rsid w:val="005F1354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140F5"/>
    <w:rsid w:val="00622DB6"/>
    <w:rsid w:val="00626000"/>
    <w:rsid w:val="0062774D"/>
    <w:rsid w:val="00630191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72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0E3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03C2D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466B5"/>
    <w:rsid w:val="00750820"/>
    <w:rsid w:val="0075253C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3040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3889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3CDA"/>
    <w:rsid w:val="00885B5A"/>
    <w:rsid w:val="00887882"/>
    <w:rsid w:val="00893882"/>
    <w:rsid w:val="00895F6F"/>
    <w:rsid w:val="008A0A35"/>
    <w:rsid w:val="008A3612"/>
    <w:rsid w:val="008A450E"/>
    <w:rsid w:val="008A518A"/>
    <w:rsid w:val="008A51B5"/>
    <w:rsid w:val="008A59D4"/>
    <w:rsid w:val="008B092B"/>
    <w:rsid w:val="008B330D"/>
    <w:rsid w:val="008C030F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44BE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2305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3C29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E46DB"/>
    <w:rsid w:val="00AF144E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75BC"/>
    <w:rsid w:val="00B575D8"/>
    <w:rsid w:val="00B61EA2"/>
    <w:rsid w:val="00B62ABC"/>
    <w:rsid w:val="00B64532"/>
    <w:rsid w:val="00B6621E"/>
    <w:rsid w:val="00B673E4"/>
    <w:rsid w:val="00B70FC0"/>
    <w:rsid w:val="00B71F0D"/>
    <w:rsid w:val="00B726B3"/>
    <w:rsid w:val="00B751DB"/>
    <w:rsid w:val="00B849A7"/>
    <w:rsid w:val="00B85759"/>
    <w:rsid w:val="00B86D6E"/>
    <w:rsid w:val="00BA0462"/>
    <w:rsid w:val="00BA38E9"/>
    <w:rsid w:val="00BA4BD9"/>
    <w:rsid w:val="00BA541E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5333"/>
    <w:rsid w:val="00BD61D0"/>
    <w:rsid w:val="00BD6B44"/>
    <w:rsid w:val="00BD728C"/>
    <w:rsid w:val="00BE7EE7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43BF"/>
    <w:rsid w:val="00C05B3E"/>
    <w:rsid w:val="00C06302"/>
    <w:rsid w:val="00C07286"/>
    <w:rsid w:val="00C119E2"/>
    <w:rsid w:val="00C1292F"/>
    <w:rsid w:val="00C12BA7"/>
    <w:rsid w:val="00C150CE"/>
    <w:rsid w:val="00C25078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6A8"/>
    <w:rsid w:val="00C67BD3"/>
    <w:rsid w:val="00C7146B"/>
    <w:rsid w:val="00C7492A"/>
    <w:rsid w:val="00C75CE9"/>
    <w:rsid w:val="00C77091"/>
    <w:rsid w:val="00C80FDE"/>
    <w:rsid w:val="00C8434E"/>
    <w:rsid w:val="00C920B8"/>
    <w:rsid w:val="00C953B9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2B4C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96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0AA4"/>
    <w:rsid w:val="00DA2841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69F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3DA"/>
    <w:rsid w:val="00F37EF6"/>
    <w:rsid w:val="00F40B5A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359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5D33"/>
    <w:rsid w:val="00FD09C6"/>
    <w:rsid w:val="00FD2C25"/>
    <w:rsid w:val="00FE75AD"/>
    <w:rsid w:val="00FF0848"/>
    <w:rsid w:val="00FF1F4A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D2A4-3D8D-4DD1-A950-E56A49AD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5025</TotalTime>
  <Pages>17</Pages>
  <Words>3830</Words>
  <Characters>27640</Characters>
  <Application>Microsoft Office Word</Application>
  <DocSecurity>0</DocSecurity>
  <Lines>230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31408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382</cp:revision>
  <cp:lastPrinted>2025-01-10T14:03:00Z</cp:lastPrinted>
  <dcterms:created xsi:type="dcterms:W3CDTF">2021-09-09T06:25:00Z</dcterms:created>
  <dcterms:modified xsi:type="dcterms:W3CDTF">2025-01-10T14:03:00Z</dcterms:modified>
</cp:coreProperties>
</file>